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4460" w14:textId="5A78EFC9" w:rsidR="00D64729" w:rsidRPr="00D61CFB" w:rsidRDefault="004E66F8" w:rsidP="00D61CFB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988BCF4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67E7FAAD" w14:textId="77777777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5279592D" w14:textId="77777777" w:rsidTr="00F406BE">
        <w:tc>
          <w:tcPr>
            <w:tcW w:w="2122" w:type="dxa"/>
          </w:tcPr>
          <w:p w14:paraId="1DC5AB05" w14:textId="77777777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433E9224" w14:textId="49AFC0FA" w:rsidR="00BC0E2E" w:rsidRPr="00F406BE" w:rsidRDefault="00DE300A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Rammeavtale </w:t>
            </w:r>
            <w:r w:rsidR="00FE7869">
              <w:rPr>
                <w:rFonts w:cstheme="minorHAnsi"/>
                <w:b/>
                <w:sz w:val="20"/>
                <w:szCs w:val="20"/>
              </w:rPr>
              <w:t>Kommunikasjonstjenester for realfagsrekruttering</w:t>
            </w:r>
          </w:p>
        </w:tc>
      </w:tr>
      <w:tr w:rsidR="00765E8D" w:rsidRPr="00F406BE" w14:paraId="1CE43C31" w14:textId="77777777" w:rsidTr="00F406BE">
        <w:tc>
          <w:tcPr>
            <w:tcW w:w="2122" w:type="dxa"/>
          </w:tcPr>
          <w:p w14:paraId="145EF4FB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9E90EA9" w14:textId="53619AAF" w:rsidR="00765E8D" w:rsidRPr="00CC4D89" w:rsidRDefault="00CC4D89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CC4D89">
              <w:rPr>
                <w:rFonts w:cstheme="minorHAnsi"/>
                <w:bCs/>
                <w:sz w:val="20"/>
                <w:szCs w:val="20"/>
              </w:rPr>
              <w:t>Bistand tilknyttet kommunikasjonstjenester av strategisk og operativ karakter, herunder blant annet tilgang på relevant kompetanse og kapasitet innen kommunikasjonsrådgivning, innholdsproduksjon og videreutvikling og forvaltning av virksomhetens digitale kommunikasjonsflater. </w:t>
            </w:r>
          </w:p>
        </w:tc>
      </w:tr>
      <w:tr w:rsidR="006C1532" w:rsidRPr="00F406BE" w14:paraId="3F97F8CA" w14:textId="77777777" w:rsidTr="00CB7DD8">
        <w:tc>
          <w:tcPr>
            <w:tcW w:w="2122" w:type="dxa"/>
          </w:tcPr>
          <w:p w14:paraId="7AE5F29F" w14:textId="77777777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6299C142" w14:textId="57E9178B" w:rsidR="006C1532" w:rsidRPr="00F406BE" w:rsidRDefault="00FE7869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Nasjonalt senter for realfagsrekruttering (NSR)</w:t>
            </w:r>
          </w:p>
        </w:tc>
      </w:tr>
      <w:tr w:rsidR="00291E31" w:rsidRPr="00F406BE" w14:paraId="2C798F12" w14:textId="77777777" w:rsidTr="00F406BE">
        <w:tc>
          <w:tcPr>
            <w:tcW w:w="2122" w:type="dxa"/>
          </w:tcPr>
          <w:p w14:paraId="443021DE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05901C3E" w14:textId="2B7D61CF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D04D7D">
              <w:rPr>
                <w:rFonts w:cstheme="minorHAnsi"/>
                <w:b/>
                <w:sz w:val="20"/>
                <w:szCs w:val="20"/>
              </w:rPr>
              <w:t>26-0072</w:t>
            </w:r>
          </w:p>
        </w:tc>
        <w:tc>
          <w:tcPr>
            <w:tcW w:w="2298" w:type="dxa"/>
          </w:tcPr>
          <w:p w14:paraId="04981ACB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5A488DEC" w14:textId="77777777" w:rsidR="00765E8D" w:rsidRPr="00F406BE" w:rsidRDefault="00F406BE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Xxxx/xxxxxx</w:t>
            </w:r>
          </w:p>
        </w:tc>
      </w:tr>
      <w:bookmarkEnd w:id="0"/>
      <w:tr w:rsidR="002D45F2" w:rsidRPr="00F406BE" w14:paraId="29F3802B" w14:textId="77777777" w:rsidTr="00001D20">
        <w:tc>
          <w:tcPr>
            <w:tcW w:w="2122" w:type="dxa"/>
          </w:tcPr>
          <w:p w14:paraId="4E727470" w14:textId="77777777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196EEF8C15214BF7BE15495A7EC34BAC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EndPr/>
          <w:sdtContent>
            <w:tc>
              <w:tcPr>
                <w:tcW w:w="2298" w:type="dxa"/>
              </w:tcPr>
              <w:p w14:paraId="17E9D0CB" w14:textId="143196BA" w:rsidR="002D45F2" w:rsidRPr="00F406BE" w:rsidRDefault="00FE786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Tjeneste</w:t>
                </w:r>
              </w:p>
            </w:tc>
          </w:sdtContent>
        </w:sdt>
        <w:tc>
          <w:tcPr>
            <w:tcW w:w="2298" w:type="dxa"/>
          </w:tcPr>
          <w:p w14:paraId="7FFBC8FE" w14:textId="77777777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196EEF8C15214BF7BE15495A7EC34BAC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EndPr/>
          <w:sdtContent>
            <w:tc>
              <w:tcPr>
                <w:tcW w:w="2298" w:type="dxa"/>
              </w:tcPr>
              <w:p w14:paraId="795AC2E3" w14:textId="1EF628EF" w:rsidR="002D45F2" w:rsidRPr="00F406BE" w:rsidRDefault="00FE786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en leverandør</w:t>
                </w:r>
              </w:p>
            </w:tc>
          </w:sdtContent>
        </w:sdt>
      </w:tr>
      <w:tr w:rsidR="00CF20FE" w:rsidRPr="00F406BE" w14:paraId="1332BE22" w14:textId="77777777" w:rsidTr="00001D20">
        <w:tc>
          <w:tcPr>
            <w:tcW w:w="2122" w:type="dxa"/>
          </w:tcPr>
          <w:p w14:paraId="7D88B547" w14:textId="77777777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009F65D3" w14:textId="32BDAF1C" w:rsidR="00694E88" w:rsidRDefault="00474525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xx.xx.</w:t>
            </w:r>
            <w:r w:rsidR="00694E88">
              <w:rPr>
                <w:rFonts w:cstheme="minorHAnsi"/>
                <w:b/>
                <w:sz w:val="20"/>
                <w:szCs w:val="20"/>
              </w:rPr>
              <w:t xml:space="preserve">2026 – </w:t>
            </w:r>
            <w:r>
              <w:rPr>
                <w:rFonts w:cstheme="minorHAnsi"/>
                <w:b/>
                <w:sz w:val="20"/>
                <w:szCs w:val="20"/>
              </w:rPr>
              <w:t>xx</w:t>
            </w:r>
            <w:r w:rsidR="00694E88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xx</w:t>
            </w:r>
            <w:r w:rsidR="00694E88">
              <w:rPr>
                <w:rFonts w:cstheme="minorHAnsi"/>
                <w:b/>
                <w:sz w:val="20"/>
                <w:szCs w:val="20"/>
              </w:rPr>
              <w:t>.2028 + 1 + 1 år</w:t>
            </w:r>
          </w:p>
        </w:tc>
        <w:tc>
          <w:tcPr>
            <w:tcW w:w="2298" w:type="dxa"/>
          </w:tcPr>
          <w:p w14:paraId="7E11FB08" w14:textId="77777777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12D868A2" w14:textId="29A9E279" w:rsidR="00CF20FE" w:rsidRDefault="00CC4D89" w:rsidP="00CC4D8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  <w:r w:rsidR="00BC0165">
              <w:rPr>
                <w:rFonts w:cstheme="minorHAnsi"/>
                <w:b/>
                <w:sz w:val="20"/>
                <w:szCs w:val="20"/>
              </w:rPr>
              <w:t> 000 000 NOK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1A45A49D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1CB4E96F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36BFAF3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0871BE3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9211D2" w:rsidRPr="00F406BE" w14:paraId="3BD27672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C8EA02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42C639C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</w:tcPr>
          <w:p w14:paraId="49A436A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2E82B4D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416C6F6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48DB9326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974 767 880</w:t>
            </w:r>
          </w:p>
        </w:tc>
        <w:tc>
          <w:tcPr>
            <w:tcW w:w="3498" w:type="dxa"/>
          </w:tcPr>
          <w:p w14:paraId="2AA8F31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71815545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7605CC4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76D3C209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7491 Trondheim.</w:t>
            </w:r>
          </w:p>
        </w:tc>
        <w:tc>
          <w:tcPr>
            <w:tcW w:w="3498" w:type="dxa"/>
          </w:tcPr>
          <w:p w14:paraId="34C7D69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564D699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9B12B29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6CD1775E" w14:textId="3CFC0092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3ADD492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42E46F22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72D98832" w14:textId="77777777" w:rsidR="009211D2" w:rsidRPr="00A34AC5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1E4AD00A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371BDC6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9211D2" w:rsidRPr="00F406BE" w14:paraId="15647C4E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08838E7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14FBCFAF" w14:textId="15963E10" w:rsidR="009211D2" w:rsidRPr="00225259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</w:rPr>
            </w:pPr>
            <w:r w:rsidRPr="00225259">
              <w:rPr>
                <w:rFonts w:cstheme="minorHAnsi"/>
                <w:bCs/>
                <w:sz w:val="20"/>
                <w:szCs w:val="20"/>
              </w:rPr>
              <w:t>Marit Wangen</w:t>
            </w:r>
          </w:p>
        </w:tc>
        <w:tc>
          <w:tcPr>
            <w:tcW w:w="3498" w:type="dxa"/>
          </w:tcPr>
          <w:p w14:paraId="1B5B374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5DED3209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018A30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151F22B7" w14:textId="258E61AB" w:rsidR="009211D2" w:rsidRPr="00BC0165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sz w:val="20"/>
                <w:szCs w:val="20"/>
              </w:rPr>
              <w:t>marit.wangen@realfagsrekruttering.no</w:t>
            </w:r>
          </w:p>
        </w:tc>
        <w:tc>
          <w:tcPr>
            <w:tcW w:w="3498" w:type="dxa"/>
          </w:tcPr>
          <w:p w14:paraId="668380B3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60230E2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FA56965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37C937A3" w14:textId="0D418F63" w:rsidR="009211D2" w:rsidRPr="00BC0165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sz w:val="20"/>
                <w:szCs w:val="20"/>
              </w:rPr>
              <w:t>976 42 742</w:t>
            </w:r>
          </w:p>
        </w:tc>
        <w:tc>
          <w:tcPr>
            <w:tcW w:w="3498" w:type="dxa"/>
          </w:tcPr>
          <w:p w14:paraId="3D682A14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211D2" w:rsidRPr="00F406BE" w14:paraId="76F734FC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BE262DB" w14:textId="77777777" w:rsidR="009211D2" w:rsidRPr="001D45F2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9211D2" w:rsidRPr="00F406BE" w14:paraId="3B13C1F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04B8A80E" w14:textId="0AF9874B" w:rsidR="009211D2" w:rsidRPr="00F406BE" w:rsidRDefault="00FB23EB" w:rsidP="009211D2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1F7B70072C4E415B858F84DC1E31C986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EndPr/>
              <w:sdtContent>
                <w:r w:rsidR="00694E88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9211D2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9211D2" w:rsidRPr="001D45F2" w14:paraId="6F8E2D0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00058A10" w14:textId="0962CF7C" w:rsidR="009211D2" w:rsidRPr="00B3386F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>KONTRAKTSVILKÅR VED AVROP (GJENNOMFØRING AV OPPDRAG)</w:t>
            </w:r>
          </w:p>
        </w:tc>
      </w:tr>
      <w:tr w:rsidR="009211D2" w14:paraId="443A32B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489FB90" w14:textId="77777777" w:rsidR="001C3036" w:rsidRDefault="00FB23EB" w:rsidP="009211D2">
            <w:pPr>
              <w:tabs>
                <w:tab w:val="left" w:pos="6705"/>
              </w:tabs>
              <w:rPr>
                <w:rFonts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BDE2C86CEFE84AD5877117754A1E3E01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="00694E88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</w:p>
          <w:p w14:paraId="3C633021" w14:textId="5BCF8A8D" w:rsidR="009211D2" w:rsidRPr="00B3386F" w:rsidRDefault="001C3036" w:rsidP="009211D2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SSA-L med bilag (gjelder hosting/drift)</w:t>
            </w:r>
            <w:r w:rsidR="009211D2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9211D2" w:rsidRPr="00F406BE" w14:paraId="1F5693A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07B75578" w14:textId="77777777" w:rsidR="009211D2" w:rsidRPr="00665F07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9211D2" w:rsidRPr="00F406BE" w14:paraId="5593C16B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76BCE01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5DCACFC2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489125AF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12E91FF0" w14:textId="77777777" w:rsidR="009211D2" w:rsidRPr="00BC0165" w:rsidRDefault="009211D2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739C054" w14:textId="77777777" w:rsidR="00BC0165" w:rsidRPr="006E35C5" w:rsidRDefault="00BC0165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BC0165">
              <w:rPr>
                <w:rFonts w:cstheme="minorHAnsi"/>
                <w:b w:val="0"/>
                <w:sz w:val="20"/>
                <w:szCs w:val="20"/>
              </w:rPr>
              <w:t>Databehandleravtale</w:t>
            </w:r>
          </w:p>
          <w:p w14:paraId="03B5192F" w14:textId="6A6CAE76" w:rsidR="006E35C5" w:rsidRPr="00BC0165" w:rsidRDefault="006E35C5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i tjenesteytelsen</w:t>
            </w:r>
            <w:r w:rsidR="00822A85">
              <w:rPr>
                <w:rFonts w:cstheme="minorHAnsi"/>
                <w:b w:val="0"/>
                <w:sz w:val="20"/>
                <w:szCs w:val="20"/>
              </w:rPr>
              <w:t xml:space="preserve"> etter kontraktsignering</w:t>
            </w:r>
          </w:p>
        </w:tc>
      </w:tr>
      <w:bookmarkEnd w:id="4"/>
      <w:tr w:rsidR="009211D2" w:rsidRPr="00F406BE" w14:paraId="02B7A60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206FF932" w14:textId="77777777" w:rsidR="009211D2" w:rsidRPr="00F406BE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9211D2" w:rsidRPr="00F406BE" w14:paraId="6FD253C1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0724CB43" w14:textId="77777777" w:rsidR="00BC0165" w:rsidRDefault="00BC0165" w:rsidP="00694E88">
            <w:pPr>
              <w:rPr>
                <w:rFonts w:cstheme="minorHAnsi"/>
                <w:sz w:val="20"/>
                <w:szCs w:val="20"/>
              </w:rPr>
            </w:pPr>
            <w:bookmarkStart w:id="5" w:name="_Hlk64439627"/>
            <w:r w:rsidRPr="00BC016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Kontraktsvilkår for ivaretakelse av grunnleggende menneskerettigheter i leverandørkjeden </w:t>
            </w:r>
          </w:p>
          <w:p w14:paraId="0639BB47" w14:textId="2E6E6797" w:rsidR="00694E88" w:rsidRPr="0044725A" w:rsidRDefault="00BC0165" w:rsidP="00694E88">
            <w:pPr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Krav til lønns- og arbeidsvilkår </w:t>
            </w:r>
          </w:p>
        </w:tc>
      </w:tr>
      <w:bookmarkEnd w:id="5"/>
    </w:tbl>
    <w:p w14:paraId="3FEDD57C" w14:textId="77777777" w:rsidR="00861963" w:rsidRDefault="00861963">
      <w:pPr>
        <w:rPr>
          <w:rFonts w:cstheme="minorHAnsi"/>
          <w:b/>
          <w:sz w:val="20"/>
          <w:szCs w:val="20"/>
        </w:rPr>
      </w:pPr>
    </w:p>
    <w:p w14:paraId="7A59ED31" w14:textId="77777777" w:rsidR="00BC0165" w:rsidRDefault="00BC0165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89E9A0E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223BAD5" w14:textId="77777777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C34D7A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128021D5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1C5278A3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88F555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3C38AD73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6562DA02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9211D2" w:rsidRPr="00F406BE" w14:paraId="68B90601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2EACD00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4C72CE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Ingrid Volden, A</w:t>
            </w:r>
            <w:r>
              <w:t>vdelingsdirektør</w:t>
            </w:r>
          </w:p>
        </w:tc>
        <w:tc>
          <w:tcPr>
            <w:tcW w:w="3447" w:type="dxa"/>
          </w:tcPr>
          <w:p w14:paraId="0813553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4D480116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D284B34" w14:textId="77777777" w:rsidR="009211D2" w:rsidRPr="00341362" w:rsidRDefault="009211D2" w:rsidP="009211D2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DD9C084" w14:textId="77777777" w:rsidR="009211D2" w:rsidRPr="00341362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3917BD">
                <w:rPr>
                  <w:rStyle w:val="Hyperkobling"/>
                  <w:rFonts w:cstheme="minorHAnsi"/>
                  <w:sz w:val="20"/>
                  <w:szCs w:val="20"/>
                </w:rPr>
                <w:t>ingrid.volden@ntnu.no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47" w:type="dxa"/>
          </w:tcPr>
          <w:p w14:paraId="15BB4B64" w14:textId="77777777" w:rsidR="009211D2" w:rsidRPr="00341362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E5E86F3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0AEE" w14:textId="77777777" w:rsidR="00FB23EB" w:rsidRDefault="00FB23EB" w:rsidP="00B2394E">
      <w:pPr>
        <w:spacing w:after="0" w:line="240" w:lineRule="auto"/>
      </w:pPr>
      <w:r>
        <w:separator/>
      </w:r>
    </w:p>
  </w:endnote>
  <w:endnote w:type="continuationSeparator" w:id="0">
    <w:p w14:paraId="094BD4B3" w14:textId="77777777" w:rsidR="00FB23EB" w:rsidRDefault="00FB23EB" w:rsidP="00B2394E">
      <w:pPr>
        <w:spacing w:after="0" w:line="240" w:lineRule="auto"/>
      </w:pPr>
      <w:r>
        <w:continuationSeparator/>
      </w:r>
    </w:p>
  </w:endnote>
  <w:endnote w:type="continuationNotice" w:id="1">
    <w:p w14:paraId="480BE3F4" w14:textId="77777777" w:rsidR="00FB23EB" w:rsidRDefault="00FB23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79B183BE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2A180823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3C145" w14:textId="77777777" w:rsidR="00FB23EB" w:rsidRDefault="00FB23EB" w:rsidP="00B2394E">
      <w:pPr>
        <w:spacing w:after="0" w:line="240" w:lineRule="auto"/>
      </w:pPr>
      <w:r>
        <w:separator/>
      </w:r>
    </w:p>
  </w:footnote>
  <w:footnote w:type="continuationSeparator" w:id="0">
    <w:p w14:paraId="7580F36C" w14:textId="77777777" w:rsidR="00FB23EB" w:rsidRDefault="00FB23EB" w:rsidP="00B2394E">
      <w:pPr>
        <w:spacing w:after="0" w:line="240" w:lineRule="auto"/>
      </w:pPr>
      <w:r>
        <w:continuationSeparator/>
      </w:r>
    </w:p>
  </w:footnote>
  <w:footnote w:type="continuationNotice" w:id="1">
    <w:p w14:paraId="0835A808" w14:textId="77777777" w:rsidR="00FB23EB" w:rsidRDefault="00FB23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3C1D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378EA">
      <w:fldChar w:fldCharType="begin"/>
    </w:r>
    <w:r w:rsidR="00F378EA">
      <w:instrText xml:space="preserve"> INCLUDEPICTURE  "cid:image001.png@01CFD0F3.2F8D8D70" \* MERGEFORMATINET </w:instrText>
    </w:r>
    <w:r w:rsidR="00F378EA">
      <w:fldChar w:fldCharType="separate"/>
    </w:r>
    <w:r w:rsidR="00CB7DD8">
      <w:fldChar w:fldCharType="begin"/>
    </w:r>
    <w:r w:rsidR="00CB7DD8">
      <w:instrText xml:space="preserve"> INCLUDEPICTURE  "cid:image001.png@01CFD0F3.2F8D8D70" \* MERGEFORMATINET </w:instrText>
    </w:r>
    <w:r w:rsidR="00CB7DD8">
      <w:fldChar w:fldCharType="separate"/>
    </w:r>
    <w:r w:rsidR="00083B46">
      <w:fldChar w:fldCharType="begin"/>
    </w:r>
    <w:r w:rsidR="00083B46">
      <w:instrText xml:space="preserve"> INCLUDEPICTURE  "cid:image001.png@01CFD0F3.2F8D8D70" \* MERGEFORMATINET </w:instrText>
    </w:r>
    <w:r w:rsidR="00083B46">
      <w:fldChar w:fldCharType="separate"/>
    </w:r>
    <w:r w:rsidR="00FA17D0">
      <w:fldChar w:fldCharType="begin"/>
    </w:r>
    <w:r w:rsidR="00FA17D0">
      <w:instrText xml:space="preserve"> INCLUDEPICTURE  "cid:image001.png@01CFD0F3.2F8D8D70" \* MERGEFORMATINET </w:instrText>
    </w:r>
    <w:r w:rsidR="00FA17D0">
      <w:fldChar w:fldCharType="separate"/>
    </w:r>
    <w:r w:rsidR="00DA4530">
      <w:fldChar w:fldCharType="begin"/>
    </w:r>
    <w:r w:rsidR="00DA4530">
      <w:instrText xml:space="preserve"> INCLUDEPICTURE  "cid:image001.png@01CFD0F3.2F8D8D70" \* MERGEFORMATINET </w:instrText>
    </w:r>
    <w:r w:rsidR="00DA4530">
      <w:fldChar w:fldCharType="separate"/>
    </w:r>
    <w:r w:rsidR="001048BB">
      <w:fldChar w:fldCharType="begin"/>
    </w:r>
    <w:r w:rsidR="001048BB">
      <w:instrText xml:space="preserve"> INCLUDEPICTURE  "cid:image001.png@01CFD0F3.2F8D8D70" \* MERGEFORMATINET </w:instrText>
    </w:r>
    <w:r w:rsidR="001048BB">
      <w:fldChar w:fldCharType="separate"/>
    </w:r>
    <w:r w:rsidR="00A32758">
      <w:fldChar w:fldCharType="begin"/>
    </w:r>
    <w:r w:rsidR="00A32758">
      <w:instrText xml:space="preserve"> INCLUDEPICTURE  "cid:image001.png@01CFD0F3.2F8D8D70" \* MERGEFORMATINET </w:instrText>
    </w:r>
    <w:r w:rsidR="00A32758">
      <w:fldChar w:fldCharType="separate"/>
    </w:r>
    <w:r w:rsidR="008954AA">
      <w:fldChar w:fldCharType="begin"/>
    </w:r>
    <w:r w:rsidR="008954AA">
      <w:instrText xml:space="preserve"> INCLUDEPICTURE  "cid:image001.png@01CFD0F3.2F8D8D70" \* MERGEFORMATINET </w:instrText>
    </w:r>
    <w:r w:rsidR="008954AA">
      <w:fldChar w:fldCharType="separate"/>
    </w:r>
    <w:r w:rsidR="00352873">
      <w:fldChar w:fldCharType="begin"/>
    </w:r>
    <w:r w:rsidR="00352873">
      <w:instrText xml:space="preserve"> INCLUDEPICTURE  "cid:image001.png@01CFD0F3.2F8D8D70" \* MERGEFORMATINET </w:instrText>
    </w:r>
    <w:r w:rsidR="00352873">
      <w:fldChar w:fldCharType="separate"/>
    </w:r>
    <w:r w:rsidR="00001D20">
      <w:fldChar w:fldCharType="begin"/>
    </w:r>
    <w:r w:rsidR="00001D20">
      <w:instrText xml:space="preserve"> INCLUDEPICTURE  "cid:image001.png@01CFD0F3.2F8D8D70" \* MERGEFORMATINET </w:instrText>
    </w:r>
    <w:r w:rsidR="00001D20">
      <w:fldChar w:fldCharType="separate"/>
    </w:r>
    <w:r w:rsidR="002F0399">
      <w:fldChar w:fldCharType="begin"/>
    </w:r>
    <w:r w:rsidR="002F0399">
      <w:instrText xml:space="preserve"> INCLUDEPICTURE  "cid:image001.png@01CFD0F3.2F8D8D70" \* MERGEFORMATINET </w:instrText>
    </w:r>
    <w:r w:rsidR="002F0399">
      <w:fldChar w:fldCharType="separate"/>
    </w:r>
    <w:r w:rsidR="00195B39">
      <w:fldChar w:fldCharType="begin"/>
    </w:r>
    <w:r w:rsidR="00195B39">
      <w:instrText xml:space="preserve"> INCLUDEPICTURE  "cid:image001.png@01CFD0F3.2F8D8D70" \* MERGEFORMATINET </w:instrText>
    </w:r>
    <w:r w:rsidR="00195B39">
      <w:fldChar w:fldCharType="separate"/>
    </w:r>
    <w:r w:rsidR="006F63AF">
      <w:fldChar w:fldCharType="begin"/>
    </w:r>
    <w:r w:rsidR="006F63AF">
      <w:instrText xml:space="preserve"> INCLUDEPICTURE  "cid:image001.png@01CFD0F3.2F8D8D70" \* MERGEFORMATINET </w:instrText>
    </w:r>
    <w:r w:rsidR="006F63AF">
      <w:fldChar w:fldCharType="separate"/>
    </w:r>
    <w:r w:rsidR="00317A25">
      <w:fldChar w:fldCharType="begin"/>
    </w:r>
    <w:r w:rsidR="00317A25">
      <w:instrText xml:space="preserve"> INCLUDEPICTURE  "cid:image001.png@01CFD0F3.2F8D8D70" \* MERGEFORMATINET </w:instrText>
    </w:r>
    <w:r w:rsidR="00317A25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B40B32">
      <w:fldChar w:fldCharType="begin"/>
    </w:r>
    <w:r w:rsidR="00B40B32">
      <w:instrText xml:space="preserve"> INCLUDEPICTURE  "cid:image001.png@01CFD0F3.2F8D8D70" \* MERGEFORMATINET </w:instrText>
    </w:r>
    <w:r w:rsidR="00B40B32"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A2765D">
      <w:fldChar w:fldCharType="begin"/>
    </w:r>
    <w:r w:rsidR="00A2765D">
      <w:instrText xml:space="preserve"> INCLUDEPICTURE  "cid:image001.png@01CFD0F3.2F8D8D70" \* MERGEFORMATINET </w:instrText>
    </w:r>
    <w:r w:rsidR="00A2765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B23EB">
      <w:fldChar w:fldCharType="begin"/>
    </w:r>
    <w:r w:rsidR="00FB23EB">
      <w:instrText xml:space="preserve"> </w:instrText>
    </w:r>
    <w:r w:rsidR="00FB23EB">
      <w:instrText>INCLUDEPICTURE  "cid:image001.png@01CFD0F3.2F8D8D70" \* MERGEFORMATINET</w:instrText>
    </w:r>
    <w:r w:rsidR="00FB23EB">
      <w:instrText xml:space="preserve"> </w:instrText>
    </w:r>
    <w:r w:rsidR="00FB23EB">
      <w:fldChar w:fldCharType="separate"/>
    </w:r>
    <w:r w:rsidR="00FB23EB">
      <w:pict w14:anchorId="2947A5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75pt;height:22.9pt">
          <v:imagedata r:id="rId1" r:href="rId2"/>
        </v:shape>
      </w:pict>
    </w:r>
    <w:r w:rsidR="00FB23EB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A2765D">
      <w:fldChar w:fldCharType="end"/>
    </w:r>
    <w:r w:rsidR="009211D2">
      <w:fldChar w:fldCharType="end"/>
    </w:r>
    <w:r w:rsidR="00B40B32">
      <w:fldChar w:fldCharType="end"/>
    </w:r>
    <w:r w:rsidR="009211D2">
      <w:fldChar w:fldCharType="end"/>
    </w:r>
    <w:r>
      <w:fldChar w:fldCharType="end"/>
    </w:r>
    <w:r w:rsidR="00317A25">
      <w:fldChar w:fldCharType="end"/>
    </w:r>
    <w:r w:rsidR="006F63AF">
      <w:fldChar w:fldCharType="end"/>
    </w:r>
    <w:r w:rsidR="00195B39">
      <w:fldChar w:fldCharType="end"/>
    </w:r>
    <w:r w:rsidR="002F0399">
      <w:fldChar w:fldCharType="end"/>
    </w:r>
    <w:r w:rsidR="00001D20">
      <w:fldChar w:fldCharType="end"/>
    </w:r>
    <w:r w:rsidR="00352873">
      <w:fldChar w:fldCharType="end"/>
    </w:r>
    <w:r w:rsidR="008954AA">
      <w:fldChar w:fldCharType="end"/>
    </w:r>
    <w:r w:rsidR="00A32758">
      <w:fldChar w:fldCharType="end"/>
    </w:r>
    <w:r w:rsidR="001048BB">
      <w:fldChar w:fldCharType="end"/>
    </w:r>
    <w:r w:rsidR="00DA4530">
      <w:fldChar w:fldCharType="end"/>
    </w:r>
    <w:r w:rsidR="00FA17D0">
      <w:fldChar w:fldCharType="end"/>
    </w:r>
    <w:r w:rsidR="00083B46">
      <w:fldChar w:fldCharType="end"/>
    </w:r>
    <w:r w:rsidR="00CB7DD8">
      <w:fldChar w:fldCharType="end"/>
    </w:r>
    <w:r w:rsidR="00F378EA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4"/>
  </w:num>
  <w:num w:numId="2" w16cid:durableId="673412702">
    <w:abstractNumId w:val="28"/>
  </w:num>
  <w:num w:numId="3" w16cid:durableId="2114393625">
    <w:abstractNumId w:val="13"/>
  </w:num>
  <w:num w:numId="4" w16cid:durableId="592665905">
    <w:abstractNumId w:val="17"/>
  </w:num>
  <w:num w:numId="5" w16cid:durableId="2012680173">
    <w:abstractNumId w:val="5"/>
  </w:num>
  <w:num w:numId="6" w16cid:durableId="1666740762">
    <w:abstractNumId w:val="32"/>
  </w:num>
  <w:num w:numId="7" w16cid:durableId="31082925">
    <w:abstractNumId w:val="24"/>
  </w:num>
  <w:num w:numId="8" w16cid:durableId="834421138">
    <w:abstractNumId w:val="1"/>
  </w:num>
  <w:num w:numId="9" w16cid:durableId="96100582">
    <w:abstractNumId w:val="6"/>
  </w:num>
  <w:num w:numId="10" w16cid:durableId="1116564958">
    <w:abstractNumId w:val="30"/>
  </w:num>
  <w:num w:numId="11" w16cid:durableId="327559843">
    <w:abstractNumId w:val="31"/>
  </w:num>
  <w:num w:numId="12" w16cid:durableId="1138497576">
    <w:abstractNumId w:val="15"/>
  </w:num>
  <w:num w:numId="13" w16cid:durableId="325480857">
    <w:abstractNumId w:val="19"/>
  </w:num>
  <w:num w:numId="14" w16cid:durableId="1411271973">
    <w:abstractNumId w:val="11"/>
  </w:num>
  <w:num w:numId="15" w16cid:durableId="1117913746">
    <w:abstractNumId w:val="12"/>
  </w:num>
  <w:num w:numId="16" w16cid:durableId="137574429">
    <w:abstractNumId w:val="36"/>
  </w:num>
  <w:num w:numId="17" w16cid:durableId="1720008969">
    <w:abstractNumId w:val="0"/>
  </w:num>
  <w:num w:numId="18" w16cid:durableId="1967005489">
    <w:abstractNumId w:val="35"/>
  </w:num>
  <w:num w:numId="19" w16cid:durableId="319894902">
    <w:abstractNumId w:val="9"/>
  </w:num>
  <w:num w:numId="20" w16cid:durableId="1836220395">
    <w:abstractNumId w:val="22"/>
  </w:num>
  <w:num w:numId="21" w16cid:durableId="1142380089">
    <w:abstractNumId w:val="14"/>
  </w:num>
  <w:num w:numId="22" w16cid:durableId="1491482116">
    <w:abstractNumId w:val="23"/>
  </w:num>
  <w:num w:numId="23" w16cid:durableId="1342858624">
    <w:abstractNumId w:val="29"/>
  </w:num>
  <w:num w:numId="24" w16cid:durableId="1987971210">
    <w:abstractNumId w:val="25"/>
  </w:num>
  <w:num w:numId="25" w16cid:durableId="408189318">
    <w:abstractNumId w:val="20"/>
  </w:num>
  <w:num w:numId="26" w16cid:durableId="1676686745">
    <w:abstractNumId w:val="26"/>
  </w:num>
  <w:num w:numId="27" w16cid:durableId="1704862242">
    <w:abstractNumId w:val="3"/>
  </w:num>
  <w:num w:numId="28" w16cid:durableId="1402823809">
    <w:abstractNumId w:val="10"/>
  </w:num>
  <w:num w:numId="29" w16cid:durableId="468019695">
    <w:abstractNumId w:val="2"/>
  </w:num>
  <w:num w:numId="30" w16cid:durableId="785537022">
    <w:abstractNumId w:val="21"/>
  </w:num>
  <w:num w:numId="31" w16cid:durableId="1651445550">
    <w:abstractNumId w:val="7"/>
  </w:num>
  <w:num w:numId="32" w16cid:durableId="1337344457">
    <w:abstractNumId w:val="18"/>
  </w:num>
  <w:num w:numId="33" w16cid:durableId="523788477">
    <w:abstractNumId w:val="33"/>
  </w:num>
  <w:num w:numId="34" w16cid:durableId="1402870252">
    <w:abstractNumId w:val="8"/>
  </w:num>
  <w:num w:numId="35" w16cid:durableId="161900460">
    <w:abstractNumId w:val="27"/>
  </w:num>
  <w:num w:numId="36" w16cid:durableId="1988656737">
    <w:abstractNumId w:val="16"/>
  </w:num>
  <w:num w:numId="37" w16cid:durableId="163644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AEE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4019"/>
    <w:rsid w:val="0004619F"/>
    <w:rsid w:val="00052A03"/>
    <w:rsid w:val="00055877"/>
    <w:rsid w:val="00064F2B"/>
    <w:rsid w:val="00070F76"/>
    <w:rsid w:val="000754BE"/>
    <w:rsid w:val="00083B46"/>
    <w:rsid w:val="00096169"/>
    <w:rsid w:val="000B24E5"/>
    <w:rsid w:val="000B269E"/>
    <w:rsid w:val="000B4348"/>
    <w:rsid w:val="000B4626"/>
    <w:rsid w:val="000B6844"/>
    <w:rsid w:val="000C2FD8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93E1C"/>
    <w:rsid w:val="001954AF"/>
    <w:rsid w:val="00195B39"/>
    <w:rsid w:val="00197FE5"/>
    <w:rsid w:val="001B14C6"/>
    <w:rsid w:val="001C303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480"/>
    <w:rsid w:val="00210526"/>
    <w:rsid w:val="002172ED"/>
    <w:rsid w:val="00225259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3DF4"/>
    <w:rsid w:val="002C4210"/>
    <w:rsid w:val="002D20B3"/>
    <w:rsid w:val="002D3814"/>
    <w:rsid w:val="002D45F2"/>
    <w:rsid w:val="002D54ED"/>
    <w:rsid w:val="002E1443"/>
    <w:rsid w:val="002E2F4A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57997"/>
    <w:rsid w:val="00460BC6"/>
    <w:rsid w:val="004633BA"/>
    <w:rsid w:val="00464CDF"/>
    <w:rsid w:val="004702DB"/>
    <w:rsid w:val="00474525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6AEE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2400"/>
    <w:rsid w:val="0055680E"/>
    <w:rsid w:val="00565936"/>
    <w:rsid w:val="00572551"/>
    <w:rsid w:val="005758AC"/>
    <w:rsid w:val="00583119"/>
    <w:rsid w:val="005A27A3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4822"/>
    <w:rsid w:val="00694E88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E35C5"/>
    <w:rsid w:val="006F2D69"/>
    <w:rsid w:val="006F63AF"/>
    <w:rsid w:val="006F7EAB"/>
    <w:rsid w:val="00705BE7"/>
    <w:rsid w:val="00710799"/>
    <w:rsid w:val="00720BC2"/>
    <w:rsid w:val="007276DB"/>
    <w:rsid w:val="00733465"/>
    <w:rsid w:val="007339DC"/>
    <w:rsid w:val="00765E8D"/>
    <w:rsid w:val="00770A16"/>
    <w:rsid w:val="00771EA1"/>
    <w:rsid w:val="00781BBB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2A85"/>
    <w:rsid w:val="008257AB"/>
    <w:rsid w:val="00830A14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D3BBD"/>
    <w:rsid w:val="008E07FC"/>
    <w:rsid w:val="008E277F"/>
    <w:rsid w:val="008E6E73"/>
    <w:rsid w:val="00901B29"/>
    <w:rsid w:val="00902C2E"/>
    <w:rsid w:val="00902CF5"/>
    <w:rsid w:val="00903CD0"/>
    <w:rsid w:val="009117BE"/>
    <w:rsid w:val="009211D2"/>
    <w:rsid w:val="00927F77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F0719"/>
    <w:rsid w:val="00A01248"/>
    <w:rsid w:val="00A05626"/>
    <w:rsid w:val="00A11C5A"/>
    <w:rsid w:val="00A1792B"/>
    <w:rsid w:val="00A2765D"/>
    <w:rsid w:val="00A32758"/>
    <w:rsid w:val="00A32D48"/>
    <w:rsid w:val="00A34AC5"/>
    <w:rsid w:val="00A376EE"/>
    <w:rsid w:val="00A37829"/>
    <w:rsid w:val="00A413F0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854AA"/>
    <w:rsid w:val="00B93DE0"/>
    <w:rsid w:val="00B94D6C"/>
    <w:rsid w:val="00B9782D"/>
    <w:rsid w:val="00BA0CDB"/>
    <w:rsid w:val="00BA105E"/>
    <w:rsid w:val="00BC0165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A19FD"/>
    <w:rsid w:val="00CB57E8"/>
    <w:rsid w:val="00CB7DD8"/>
    <w:rsid w:val="00CC1C89"/>
    <w:rsid w:val="00CC4D89"/>
    <w:rsid w:val="00CC74BB"/>
    <w:rsid w:val="00CD5E7C"/>
    <w:rsid w:val="00CF20FE"/>
    <w:rsid w:val="00CF3698"/>
    <w:rsid w:val="00D008AB"/>
    <w:rsid w:val="00D00BC7"/>
    <w:rsid w:val="00D04D7D"/>
    <w:rsid w:val="00D06702"/>
    <w:rsid w:val="00D15267"/>
    <w:rsid w:val="00D1600E"/>
    <w:rsid w:val="00D33F95"/>
    <w:rsid w:val="00D356E3"/>
    <w:rsid w:val="00D40701"/>
    <w:rsid w:val="00D46D92"/>
    <w:rsid w:val="00D5003E"/>
    <w:rsid w:val="00D5596E"/>
    <w:rsid w:val="00D61CFB"/>
    <w:rsid w:val="00D64729"/>
    <w:rsid w:val="00D71C1B"/>
    <w:rsid w:val="00D72ED6"/>
    <w:rsid w:val="00D74F21"/>
    <w:rsid w:val="00D763E5"/>
    <w:rsid w:val="00D81BBF"/>
    <w:rsid w:val="00D83AB0"/>
    <w:rsid w:val="00D8486E"/>
    <w:rsid w:val="00D873D9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E300A"/>
    <w:rsid w:val="00DF27C0"/>
    <w:rsid w:val="00DF5916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54F05"/>
    <w:rsid w:val="00E607FB"/>
    <w:rsid w:val="00E75425"/>
    <w:rsid w:val="00E8071B"/>
    <w:rsid w:val="00E80E31"/>
    <w:rsid w:val="00E8469E"/>
    <w:rsid w:val="00E85656"/>
    <w:rsid w:val="00E86114"/>
    <w:rsid w:val="00EB4FB7"/>
    <w:rsid w:val="00ED5FFB"/>
    <w:rsid w:val="00EE6614"/>
    <w:rsid w:val="00EF3AE7"/>
    <w:rsid w:val="00F06C3C"/>
    <w:rsid w:val="00F10BDD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23EB"/>
    <w:rsid w:val="00FB43C3"/>
    <w:rsid w:val="00FC0DB6"/>
    <w:rsid w:val="00FC1F81"/>
    <w:rsid w:val="00FC3A79"/>
    <w:rsid w:val="00FD43AF"/>
    <w:rsid w:val="00FE0236"/>
    <w:rsid w:val="00FE363A"/>
    <w:rsid w:val="00FE6981"/>
    <w:rsid w:val="00FE7869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81824"/>
  <w15:chartTrackingRefBased/>
  <w15:docId w15:val="{812EBA5E-421E-4982-9BB0-BBDE293C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694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.volden@ntnu.n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S&#230;ter\Odin%20Prosjekt%20AS%20Dropbox\OP\Kunder\NTNU\26-0072%20Kommunikasjonstjenester%20for%20realfagsrekruttering\03_Konkurransegrunnlag\AVTALEDOKUMENT%20RAMMEAVTALE,%20v.%20jan%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6EEF8C15214BF7BE15495A7EC34BA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244E75-23DC-43C1-A2E9-1CE9A85F0312}"/>
      </w:docPartPr>
      <w:docPartBody>
        <w:p w:rsidR="005E392C" w:rsidRDefault="00E24509">
          <w:pPr>
            <w:pStyle w:val="196EEF8C15214BF7BE15495A7EC34BAC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1F7B70072C4E415B858F84DC1E31C9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745772-CA3A-421F-9202-E9C1B8578187}"/>
      </w:docPartPr>
      <w:docPartBody>
        <w:p w:rsidR="005E392C" w:rsidRDefault="00E24509">
          <w:pPr>
            <w:pStyle w:val="1F7B70072C4E415B858F84DC1E31C98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BDE2C86CEFE84AD5877117754A1E3E0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15089B-5535-4257-B927-BAE4A5ED8EB0}"/>
      </w:docPartPr>
      <w:docPartBody>
        <w:p w:rsidR="005E392C" w:rsidRDefault="00E24509">
          <w:pPr>
            <w:pStyle w:val="BDE2C86CEFE84AD5877117754A1E3E01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C4"/>
    <w:rsid w:val="000C2FD8"/>
    <w:rsid w:val="00142214"/>
    <w:rsid w:val="004000E2"/>
    <w:rsid w:val="00457997"/>
    <w:rsid w:val="005427B7"/>
    <w:rsid w:val="00552400"/>
    <w:rsid w:val="00572551"/>
    <w:rsid w:val="005E392C"/>
    <w:rsid w:val="00A413F0"/>
    <w:rsid w:val="00B35892"/>
    <w:rsid w:val="00C47519"/>
    <w:rsid w:val="00D873D9"/>
    <w:rsid w:val="00E24509"/>
    <w:rsid w:val="00E828D0"/>
    <w:rsid w:val="00F10BDD"/>
    <w:rsid w:val="00FA26C4"/>
    <w:rsid w:val="00FC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196EEF8C15214BF7BE15495A7EC34BAC">
    <w:name w:val="196EEF8C15214BF7BE15495A7EC34BAC"/>
  </w:style>
  <w:style w:type="paragraph" w:customStyle="1" w:styleId="1F7B70072C4E415B858F84DC1E31C986">
    <w:name w:val="1F7B70072C4E415B858F84DC1E31C986"/>
  </w:style>
  <w:style w:type="paragraph" w:customStyle="1" w:styleId="BDE2C86CEFE84AD5877117754A1E3E01">
    <w:name w:val="BDE2C86CEFE84AD5877117754A1E3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5EA4B802E294FB555BFDD7BDBBE53" ma:contentTypeVersion="7" ma:contentTypeDescription="Opprett et nytt dokument." ma:contentTypeScope="" ma:versionID="2096dabe94053e17b13c91feee238fbd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860812084a044b61d4938fd176ab3700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87DF7E-4F67-4608-9444-6F093739E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AVTALEDOKUMENT RAMMEAVTALE, v. jan 23</Template>
  <TotalTime>605</TotalTime>
  <Pages>1</Pages>
  <Words>275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Sæter</dc:creator>
  <cp:keywords/>
  <dc:description/>
  <cp:lastModifiedBy>Kristina Eek-Larsen</cp:lastModifiedBy>
  <cp:revision>11</cp:revision>
  <dcterms:created xsi:type="dcterms:W3CDTF">2026-04-08T12:53:00Z</dcterms:created>
  <dcterms:modified xsi:type="dcterms:W3CDTF">2026-06-19T08:05:00Z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